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70" w:rsidRPr="004E1F80" w:rsidRDefault="002E1770" w:rsidP="004D12D7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450C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A_SAKH" style="width:1in;height:94.5pt;visibility:visible">
            <v:imagedata r:id="rId4" o:title=""/>
          </v:shape>
        </w:pict>
      </w:r>
    </w:p>
    <w:p w:rsidR="002E1770" w:rsidRPr="004D12D7" w:rsidRDefault="002E1770" w:rsidP="000D1464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2E1770" w:rsidRPr="004D12D7" w:rsidRDefault="002E1770" w:rsidP="000D1464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ГОРОДСКОГО  ОКРУГА</w:t>
      </w:r>
    </w:p>
    <w:p w:rsidR="002E1770" w:rsidRPr="004D12D7" w:rsidRDefault="002E1770" w:rsidP="000D1464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 РАЙОН»</w:t>
      </w:r>
    </w:p>
    <w:p w:rsidR="002E1770" w:rsidRPr="004D12D7" w:rsidRDefault="002E1770" w:rsidP="000D1464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E1770" w:rsidRPr="000D1464" w:rsidRDefault="002E1770" w:rsidP="000D1464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C450C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2" o:spid="_x0000_i1026" type="#_x0000_t75" style="width:451.5pt;height:6.75pt;visibility:visible">
            <v:imagedata r:id="rId5" o:title=""/>
          </v:shape>
        </w:pict>
      </w:r>
    </w:p>
    <w:p w:rsidR="002E1770" w:rsidRPr="004D12D7" w:rsidRDefault="002E1770" w:rsidP="004D1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1770" w:rsidRDefault="002E1770" w:rsidP="000D1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31.07.2014г. № 324</w:t>
      </w:r>
    </w:p>
    <w:p w:rsidR="002E1770" w:rsidRDefault="002E1770" w:rsidP="000D1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Александровск-Сахалинский</w:t>
      </w:r>
    </w:p>
    <w:p w:rsidR="002E1770" w:rsidRDefault="002E1770" w:rsidP="000D4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770" w:rsidRDefault="002E1770" w:rsidP="000D14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2E1770" w:rsidRDefault="002E1770" w:rsidP="000D14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программы «Развитие образования</w:t>
      </w:r>
    </w:p>
    <w:p w:rsidR="002E1770" w:rsidRDefault="002E1770" w:rsidP="000D146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городском округе «Александровск-</w:t>
      </w:r>
    </w:p>
    <w:p w:rsidR="002E1770" w:rsidRDefault="002E1770" w:rsidP="000D14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Сахалинский район» на 2015-2020 годы»</w:t>
      </w:r>
    </w:p>
    <w:p w:rsidR="002E1770" w:rsidRDefault="002E1770" w:rsidP="000D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E1770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создания системы долгосрочного целевого планирования в сфере образования городского округа «Александровск-Сахалинский район», в соответствии с постановлением администрации городского округа «Александровск-Сахалинский район» от 14.03.2014г. № 104 «О совершенствовании программно-целевого планирования в городском округе «Александровск-Сахалинский район», администрация городского округа «Александровск-Сахалинский район» </w:t>
      </w:r>
      <w:r w:rsidRPr="00B82ACF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2E1770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1. Утвердить муниципальную программу «Развитие образования в городском округе «Александровск-Сахалинский район» на 2015-2020 годы» (прилагается).</w:t>
      </w:r>
    </w:p>
    <w:p w:rsidR="002E1770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Ответственным исполнителям принять меры по обеспечению реализации мероприятий муниципальной программы.</w:t>
      </w:r>
    </w:p>
    <w:p w:rsidR="002E1770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Постановление разместить на официальном сайте администрации городского округа «Александровск-Сахалинский район».</w:t>
      </w:r>
    </w:p>
    <w:p w:rsidR="002E1770" w:rsidRPr="00B82ACF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Контроль за исполнением настоящего постановления возложить на заместителя мэра-начальника управления социальной политики городского округа «Александровск-Сахалинский район» В.А. Равдугина.</w:t>
      </w:r>
    </w:p>
    <w:p w:rsidR="002E1770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770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И. о. м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>эр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p w:rsidR="002E1770" w:rsidRPr="000D1464" w:rsidRDefault="002E1770" w:rsidP="009500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 xml:space="preserve">«Александровск-Сахалинский район»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В. Н. Жаров</w:t>
      </w:r>
      <w:bookmarkStart w:id="0" w:name="_GoBack"/>
      <w:bookmarkEnd w:id="0"/>
    </w:p>
    <w:sectPr w:rsidR="002E1770" w:rsidRPr="000D1464" w:rsidSect="002C798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D60"/>
    <w:rsid w:val="00030137"/>
    <w:rsid w:val="00041C92"/>
    <w:rsid w:val="000D1464"/>
    <w:rsid w:val="000D4D60"/>
    <w:rsid w:val="00210FD2"/>
    <w:rsid w:val="00234964"/>
    <w:rsid w:val="002C7987"/>
    <w:rsid w:val="002E1770"/>
    <w:rsid w:val="004631A0"/>
    <w:rsid w:val="004D12D7"/>
    <w:rsid w:val="004E1F80"/>
    <w:rsid w:val="004F1992"/>
    <w:rsid w:val="0050069B"/>
    <w:rsid w:val="005D62C6"/>
    <w:rsid w:val="009444AD"/>
    <w:rsid w:val="0095004A"/>
    <w:rsid w:val="00A3147F"/>
    <w:rsid w:val="00A52AB3"/>
    <w:rsid w:val="00A82554"/>
    <w:rsid w:val="00B23430"/>
    <w:rsid w:val="00B82ACF"/>
    <w:rsid w:val="00C450CD"/>
    <w:rsid w:val="00D05142"/>
    <w:rsid w:val="00D5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1</Pages>
  <Words>211</Words>
  <Characters>1208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</cp:revision>
  <cp:lastPrinted>2014-08-11T06:39:00Z</cp:lastPrinted>
  <dcterms:created xsi:type="dcterms:W3CDTF">2014-06-24T01:42:00Z</dcterms:created>
  <dcterms:modified xsi:type="dcterms:W3CDTF">2014-08-11T06:39:00Z</dcterms:modified>
</cp:coreProperties>
</file>